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C77" w:rsidRDefault="00A71C77" w:rsidP="00A71C77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RIS</w:t>
      </w:r>
      <w:r w:rsidR="003E60F7" w:rsidRPr="003E60F7">
        <w:rPr>
          <w:rFonts w:ascii="Times New Roman" w:hAnsi="Times New Roman" w:cs="Times New Roman"/>
          <w:b/>
          <w:bCs/>
          <w:sz w:val="22"/>
          <w:szCs w:val="22"/>
        </w:rPr>
        <w:t>266592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566C78">
        <w:rPr>
          <w:rFonts w:ascii="Times New Roman" w:hAnsi="Times New Roman" w:cs="Times New Roman"/>
          <w:b/>
          <w:bCs/>
          <w:sz w:val="22"/>
          <w:szCs w:val="22"/>
        </w:rPr>
        <w:t xml:space="preserve">     </w:t>
      </w:r>
      <w:r w:rsidR="0086510A">
        <w:rPr>
          <w:rFonts w:ascii="Times New Roman" w:hAnsi="Times New Roman" w:cs="Times New Roman"/>
          <w:b/>
          <w:bCs/>
          <w:sz w:val="22"/>
          <w:szCs w:val="22"/>
        </w:rPr>
        <w:t xml:space="preserve">VASTGESTELDE </w:t>
      </w:r>
      <w:r>
        <w:rPr>
          <w:rFonts w:ascii="Times New Roman" w:hAnsi="Times New Roman" w:cs="Times New Roman"/>
          <w:b/>
          <w:bCs/>
          <w:sz w:val="22"/>
          <w:szCs w:val="22"/>
        </w:rPr>
        <w:t>LIJST INGEKOMEN STUKKEN T.B.V. VERGADERING COMMISSIE RUIMTE OP</w:t>
      </w:r>
      <w:r w:rsidR="00F421FE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8665C2">
        <w:rPr>
          <w:rFonts w:ascii="Times New Roman" w:hAnsi="Times New Roman" w:cs="Times New Roman"/>
          <w:b/>
          <w:bCs/>
          <w:sz w:val="22"/>
          <w:szCs w:val="22"/>
        </w:rPr>
        <w:t>30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OKTOBER 2013 </w:t>
      </w:r>
      <w:r>
        <w:rPr>
          <w:rFonts w:ascii="Times New Roman" w:hAnsi="Times New Roman" w:cs="Times New Roman"/>
          <w:b/>
          <w:bCs/>
          <w:sz w:val="22"/>
          <w:szCs w:val="22"/>
        </w:rPr>
        <w:tab/>
      </w:r>
    </w:p>
    <w:p w:rsidR="00A71C77" w:rsidRDefault="00A71C77" w:rsidP="00A71C77">
      <w:pPr>
        <w:rPr>
          <w:rFonts w:ascii="Times New Roman" w:hAnsi="Times New Roman" w:cs="Times New Roman"/>
          <w:sz w:val="22"/>
          <w:szCs w:val="22"/>
        </w:rPr>
      </w:pPr>
    </w:p>
    <w:p w:rsidR="00A71C77" w:rsidRDefault="00A71C77" w:rsidP="00A71C77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11055" w:type="dxa"/>
        <w:tblInd w:w="-467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3967"/>
        <w:gridCol w:w="993"/>
        <w:gridCol w:w="2693"/>
        <w:gridCol w:w="1559"/>
        <w:gridCol w:w="1843"/>
      </w:tblGrid>
      <w:tr w:rsidR="00A71C77" w:rsidTr="001A3A23">
        <w:trPr>
          <w:cantSplit/>
        </w:trPr>
        <w:tc>
          <w:tcPr>
            <w:tcW w:w="396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pct10" w:color="auto" w:fill="FFFFFF"/>
          </w:tcPr>
          <w:p w:rsidR="00A71C77" w:rsidRDefault="00A71C7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Raadsvoorstellen</w:t>
            </w:r>
          </w:p>
          <w:p w:rsidR="00A71C77" w:rsidRDefault="00A71C7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pct10" w:color="auto" w:fill="FFFFFF"/>
            <w:hideMark/>
          </w:tcPr>
          <w:p w:rsidR="00A71C77" w:rsidRDefault="00A71C7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Fatale </w:t>
            </w:r>
          </w:p>
          <w:p w:rsidR="00A71C77" w:rsidRDefault="00A71C7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Termijn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pct10" w:color="auto" w:fill="FFFFFF"/>
            <w:hideMark/>
          </w:tcPr>
          <w:p w:rsidR="00A71C77" w:rsidRDefault="00A71C7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Voorstel afdoening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pct10" w:color="auto" w:fill="FFFFFF"/>
            <w:hideMark/>
          </w:tcPr>
          <w:p w:rsidR="00A71C77" w:rsidRDefault="00A71C77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Technische vragenronde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pct10" w:color="auto" w:fill="FFFFFF"/>
            <w:hideMark/>
          </w:tcPr>
          <w:p w:rsidR="00A71C77" w:rsidRDefault="00A71C77">
            <w:pPr>
              <w:ind w:right="325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Werkbespre-king</w:t>
            </w:r>
            <w:proofErr w:type="spellEnd"/>
          </w:p>
        </w:tc>
      </w:tr>
      <w:tr w:rsidR="00A71C77" w:rsidTr="007F366D">
        <w:trPr>
          <w:cantSplit/>
          <w:trHeight w:val="403"/>
        </w:trPr>
        <w:tc>
          <w:tcPr>
            <w:tcW w:w="3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A71C77" w:rsidRPr="00CD3F18" w:rsidRDefault="008665C2">
            <w:pPr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RV vaststelling bestemmingsplan Scheveningen Haven (RIS266034)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A71C77" w:rsidRDefault="00A71C7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1C77" w:rsidRPr="00825394" w:rsidRDefault="008665C2" w:rsidP="008665C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Geagendeerd voor commissievergaderingen op 13 november 2013</w:t>
            </w:r>
            <w:r w:rsidR="00A00A29">
              <w:rPr>
                <w:rFonts w:ascii="Times New Roman" w:hAnsi="Times New Roman" w:cs="Times New Roman"/>
                <w:sz w:val="22"/>
                <w:szCs w:val="22"/>
              </w:rPr>
              <w:t xml:space="preserve"> (ochtend en avond)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1C77" w:rsidRDefault="00A71C7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1C77" w:rsidRDefault="0086510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hyperlink r:id="rId6" w:history="1">
              <w:r w:rsidR="008B062D" w:rsidRPr="0015037A">
                <w:rPr>
                  <w:rFonts w:ascii="Arial" w:hAnsi="Arial" w:cs="Arial"/>
                  <w:color w:val="0000FF"/>
                  <w:sz w:val="16"/>
                  <w:szCs w:val="16"/>
                  <w:u w:val="single"/>
                </w:rPr>
                <w:t>http://www.denhaag.nl/home/bewoners/stadsdelen-en-wijken/scheveningen/to/Scheveningen-Haven-Raadsvoorstel-en-bijlagen.htm</w:t>
              </w:r>
            </w:hyperlink>
          </w:p>
        </w:tc>
      </w:tr>
    </w:tbl>
    <w:p w:rsidR="00A71C77" w:rsidRDefault="00A71C77" w:rsidP="00A71C77">
      <w:pPr>
        <w:rPr>
          <w:rFonts w:ascii="Times New Roman" w:hAnsi="Times New Roman" w:cs="Times New Roman"/>
          <w:sz w:val="22"/>
          <w:szCs w:val="22"/>
        </w:rPr>
      </w:pPr>
    </w:p>
    <w:p w:rsidR="00A71C77" w:rsidRDefault="00A71C77" w:rsidP="00A71C77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10200" w:type="dxa"/>
        <w:tblInd w:w="-467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5259"/>
        <w:gridCol w:w="2816"/>
        <w:gridCol w:w="2125"/>
      </w:tblGrid>
      <w:tr w:rsidR="00A71C77" w:rsidTr="001A3A23">
        <w:trPr>
          <w:cantSplit/>
          <w:trHeight w:val="776"/>
        </w:trPr>
        <w:tc>
          <w:tcPr>
            <w:tcW w:w="525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pct10" w:color="auto" w:fill="FFFFFF"/>
            <w:hideMark/>
          </w:tcPr>
          <w:p w:rsidR="00A71C77" w:rsidRDefault="00A71C7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Commissiebrieven </w:t>
            </w:r>
          </w:p>
          <w:p w:rsidR="00A71C77" w:rsidRDefault="00A71C7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en andere commissiestukken</w:t>
            </w: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pct10" w:color="auto" w:fill="FFFFFF"/>
            <w:hideMark/>
          </w:tcPr>
          <w:p w:rsidR="00A71C77" w:rsidRDefault="00A71C7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Voorstel afdoening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pct10" w:color="auto" w:fill="FFFFFF"/>
            <w:hideMark/>
          </w:tcPr>
          <w:p w:rsidR="00A71C77" w:rsidRDefault="00A71C77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Opmerkingen</w:t>
            </w:r>
          </w:p>
        </w:tc>
      </w:tr>
      <w:tr w:rsidR="00BF0A10" w:rsidTr="007F366D">
        <w:trPr>
          <w:cantSplit/>
          <w:trHeight w:val="409"/>
        </w:trPr>
        <w:tc>
          <w:tcPr>
            <w:tcW w:w="5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BF0A10" w:rsidRDefault="00BF0A10" w:rsidP="00BF0A1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Effectstudie realisatie Hornbach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Ycatch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van RBOI. Per e-mail toegezonden</w:t>
            </w:r>
            <w:r w:rsidR="006A729D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="006A729D" w:rsidRPr="00CC4C13">
              <w:rPr>
                <w:rFonts w:ascii="Times New Roman" w:hAnsi="Times New Roman" w:cs="Times New Roman"/>
                <w:sz w:val="22"/>
                <w:szCs w:val="22"/>
              </w:rPr>
              <w:t>Deze e-mail is als bijlage opgenomen bij de besluitenlijst en het verslag.</w:t>
            </w: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BF0A10" w:rsidRDefault="00BF0A10" w:rsidP="004B5D6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‘Distribut</w:t>
            </w:r>
            <w:r w:rsidR="004B5D65">
              <w:rPr>
                <w:rFonts w:ascii="Times New Roman" w:hAnsi="Times New Roman" w:cs="Times New Roman"/>
                <w:sz w:val="22"/>
                <w:szCs w:val="22"/>
              </w:rPr>
              <w:t>i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e planologisch onderzoek’ was toegezonden voor raadsvergadering op </w:t>
            </w:r>
            <w:r w:rsidR="004B5D65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17 oktober 2013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0A10" w:rsidRDefault="00BF0A1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Betreft bestemmingsplan Ypenburg</w:t>
            </w:r>
          </w:p>
        </w:tc>
      </w:tr>
      <w:tr w:rsidR="00A71C77" w:rsidTr="007F366D">
        <w:trPr>
          <w:cantSplit/>
          <w:trHeight w:val="409"/>
        </w:trPr>
        <w:tc>
          <w:tcPr>
            <w:tcW w:w="5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A71C77" w:rsidRDefault="009E4AEC" w:rsidP="008665C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Brief d.d. 21 oktober 2013 van wethouder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Norder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over Scheveningen Haven bestemmingsplan en </w:t>
            </w:r>
            <w:r w:rsidR="008665C2">
              <w:rPr>
                <w:rFonts w:ascii="Times New Roman" w:hAnsi="Times New Roman" w:cs="Times New Roman"/>
                <w:sz w:val="22"/>
                <w:szCs w:val="22"/>
              </w:rPr>
              <w:t>MER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(RIS</w:t>
            </w:r>
            <w:r w:rsidRPr="009E4AEC">
              <w:rPr>
                <w:rFonts w:ascii="Times New Roman" w:hAnsi="Times New Roman" w:cs="Times New Roman"/>
                <w:sz w:val="22"/>
                <w:szCs w:val="22"/>
              </w:rPr>
              <w:t>266033</w:t>
            </w:r>
            <w:r w:rsidR="00E9393F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86510A" w:rsidRDefault="0086510A" w:rsidP="0086510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Wordt me</w:t>
            </w:r>
            <w:r w:rsidR="008665C2">
              <w:rPr>
                <w:rFonts w:ascii="Times New Roman" w:hAnsi="Times New Roman" w:cs="Times New Roman"/>
                <w:sz w:val="22"/>
                <w:szCs w:val="22"/>
              </w:rPr>
              <w:t>e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ge</w:t>
            </w:r>
            <w:r w:rsidR="008665C2">
              <w:rPr>
                <w:rFonts w:ascii="Times New Roman" w:hAnsi="Times New Roman" w:cs="Times New Roman"/>
                <w:sz w:val="22"/>
                <w:szCs w:val="22"/>
              </w:rPr>
              <w:t>n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o</w:t>
            </w:r>
            <w:r w:rsidR="008665C2">
              <w:rPr>
                <w:rFonts w:ascii="Times New Roman" w:hAnsi="Times New Roman" w:cs="Times New Roman"/>
                <w:sz w:val="22"/>
                <w:szCs w:val="22"/>
              </w:rPr>
              <w:t xml:space="preserve">men bij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de </w:t>
            </w:r>
            <w:r w:rsidR="008665C2">
              <w:rPr>
                <w:rFonts w:ascii="Times New Roman" w:hAnsi="Times New Roman" w:cs="Times New Roman"/>
                <w:sz w:val="22"/>
                <w:szCs w:val="22"/>
              </w:rPr>
              <w:t xml:space="preserve">vergaderingen op </w:t>
            </w:r>
          </w:p>
          <w:p w:rsidR="00A71C77" w:rsidRDefault="008665C2" w:rsidP="0086510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 november 2013 over Scheveningen Haven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71C77" w:rsidRDefault="00A71C7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1C77" w:rsidTr="007F366D">
        <w:trPr>
          <w:cantSplit/>
          <w:trHeight w:val="409"/>
        </w:trPr>
        <w:tc>
          <w:tcPr>
            <w:tcW w:w="5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A71C77" w:rsidRDefault="00E9393F" w:rsidP="00701B2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Brief d.d. 21 oktober 2013 van wethouder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Norder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over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Beeldkwaliteitplan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Scheveningen Haven (RIS</w:t>
            </w:r>
            <w:r w:rsidRPr="00E9393F">
              <w:rPr>
                <w:rFonts w:ascii="Times New Roman" w:hAnsi="Times New Roman" w:cs="Times New Roman"/>
                <w:sz w:val="22"/>
                <w:szCs w:val="22"/>
              </w:rPr>
              <w:t>266036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  <w:hideMark/>
          </w:tcPr>
          <w:p w:rsidR="00A71C77" w:rsidRDefault="008665C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Idem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1C77" w:rsidRDefault="00A71C7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01406" w:rsidTr="007F366D">
        <w:trPr>
          <w:cantSplit/>
          <w:trHeight w:val="409"/>
        </w:trPr>
        <w:tc>
          <w:tcPr>
            <w:tcW w:w="5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501406" w:rsidRDefault="00501406" w:rsidP="00033BD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Brief d.d. 25 oktober</w:t>
            </w:r>
            <w:r w:rsidR="00033BD6">
              <w:rPr>
                <w:rFonts w:ascii="Times New Roman" w:hAnsi="Times New Roman" w:cs="Times New Roman"/>
                <w:sz w:val="22"/>
                <w:szCs w:val="22"/>
              </w:rPr>
              <w:t xml:space="preserve"> 2013 van wethouder </w:t>
            </w:r>
            <w:proofErr w:type="spellStart"/>
            <w:r w:rsidR="00033BD6">
              <w:rPr>
                <w:rFonts w:ascii="Times New Roman" w:hAnsi="Times New Roman" w:cs="Times New Roman"/>
                <w:sz w:val="22"/>
                <w:szCs w:val="22"/>
              </w:rPr>
              <w:t>Norder</w:t>
            </w:r>
            <w:proofErr w:type="spellEnd"/>
            <w:r w:rsidR="00033BD6">
              <w:rPr>
                <w:rFonts w:ascii="Times New Roman" w:hAnsi="Times New Roman" w:cs="Times New Roman"/>
                <w:sz w:val="22"/>
                <w:szCs w:val="22"/>
              </w:rPr>
              <w:t xml:space="preserve"> (SVI) met een n</w:t>
            </w:r>
            <w:r w:rsidRPr="00501406">
              <w:rPr>
                <w:rFonts w:ascii="Times New Roman" w:hAnsi="Times New Roman" w:cs="Times New Roman"/>
                <w:sz w:val="22"/>
                <w:szCs w:val="22"/>
              </w:rPr>
              <w:t xml:space="preserve">adere toelichting </w:t>
            </w:r>
            <w:r w:rsidR="00033BD6">
              <w:rPr>
                <w:rFonts w:ascii="Times New Roman" w:hAnsi="Times New Roman" w:cs="Times New Roman"/>
                <w:sz w:val="22"/>
                <w:szCs w:val="22"/>
              </w:rPr>
              <w:t xml:space="preserve">op de </w:t>
            </w:r>
            <w:r w:rsidRPr="00501406">
              <w:rPr>
                <w:rFonts w:ascii="Times New Roman" w:hAnsi="Times New Roman" w:cs="Times New Roman"/>
                <w:sz w:val="22"/>
                <w:szCs w:val="22"/>
              </w:rPr>
              <w:t>afweging tijdelijke huisvestin</w:t>
            </w:r>
            <w:r w:rsidR="00033BD6">
              <w:rPr>
                <w:rFonts w:ascii="Times New Roman" w:hAnsi="Times New Roman" w:cs="Times New Roman"/>
                <w:sz w:val="22"/>
                <w:szCs w:val="22"/>
              </w:rPr>
              <w:t>g Norfolk-terrein (</w:t>
            </w:r>
            <w:r w:rsidR="00033BD6" w:rsidRPr="00501406">
              <w:rPr>
                <w:rFonts w:ascii="Times New Roman" w:hAnsi="Times New Roman" w:cs="Times New Roman"/>
                <w:sz w:val="22"/>
                <w:szCs w:val="22"/>
              </w:rPr>
              <w:t>RIS266565</w:t>
            </w:r>
            <w:r w:rsidR="00033BD6">
              <w:rPr>
                <w:rFonts w:ascii="Times New Roman" w:hAnsi="Times New Roman" w:cs="Times New Roman"/>
                <w:sz w:val="22"/>
                <w:szCs w:val="22"/>
              </w:rPr>
              <w:t>)</w:t>
            </w:r>
            <w:r w:rsidR="00C975CB">
              <w:rPr>
                <w:rFonts w:ascii="Times New Roman" w:hAnsi="Times New Roman" w:cs="Times New Roman"/>
                <w:sz w:val="22"/>
                <w:szCs w:val="22"/>
              </w:rPr>
              <w:t xml:space="preserve"> met twee vertrouwelijke bijlagen</w:t>
            </w: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501406" w:rsidRDefault="00033BD6" w:rsidP="0086510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Aan</w:t>
            </w:r>
            <w:r w:rsidR="0086510A">
              <w:rPr>
                <w:rFonts w:ascii="Times New Roman" w:hAnsi="Times New Roman" w:cs="Times New Roman"/>
                <w:sz w:val="22"/>
                <w:szCs w:val="22"/>
              </w:rPr>
              <w:t>genomen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voor kennisgeving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406" w:rsidRDefault="0050140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C14B13" w:rsidRDefault="00A71C77" w:rsidP="00A71C77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</w:p>
    <w:p w:rsidR="00A71C77" w:rsidRPr="00E9393F" w:rsidRDefault="00A71C77" w:rsidP="00E9393F">
      <w:pPr>
        <w:pStyle w:val="Default"/>
        <w:rPr>
          <w:rFonts w:eastAsiaTheme="minorHAnsi"/>
          <w:lang w:eastAsia="en-US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E9393F">
        <w:rPr>
          <w:sz w:val="22"/>
          <w:szCs w:val="22"/>
        </w:rPr>
        <w:t xml:space="preserve">  </w:t>
      </w:r>
    </w:p>
    <w:tbl>
      <w:tblPr>
        <w:tblW w:w="10200" w:type="dxa"/>
        <w:tblInd w:w="-467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5242"/>
        <w:gridCol w:w="2833"/>
        <w:gridCol w:w="2125"/>
      </w:tblGrid>
      <w:tr w:rsidR="00A71C77" w:rsidTr="00825394">
        <w:trPr>
          <w:cantSplit/>
        </w:trPr>
        <w:tc>
          <w:tcPr>
            <w:tcW w:w="524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pct10" w:color="auto" w:fill="FFFFFF"/>
          </w:tcPr>
          <w:p w:rsidR="00A71C77" w:rsidRDefault="00A71C7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Raadsmededelingen</w:t>
            </w:r>
          </w:p>
          <w:p w:rsidR="00A71C77" w:rsidRDefault="00A71C7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pct10" w:color="auto" w:fill="FFFFFF"/>
            <w:hideMark/>
          </w:tcPr>
          <w:p w:rsidR="00A71C77" w:rsidRDefault="00A71C7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Voorstel afdoening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pct10" w:color="auto" w:fill="FFFFFF"/>
          </w:tcPr>
          <w:p w:rsidR="00A71C77" w:rsidRDefault="00A71C77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A71C77" w:rsidTr="00825394">
        <w:trPr>
          <w:cantSplit/>
          <w:trHeight w:val="403"/>
        </w:trPr>
        <w:tc>
          <w:tcPr>
            <w:tcW w:w="5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  <w:hideMark/>
          </w:tcPr>
          <w:p w:rsidR="00A71C77" w:rsidRDefault="00A71C7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  <w:hideMark/>
          </w:tcPr>
          <w:p w:rsidR="00A71C77" w:rsidRDefault="00A71C7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1C77" w:rsidRDefault="00A71C7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A71C77" w:rsidRDefault="00A71C77" w:rsidP="00A71C77"/>
    <w:p w:rsidR="00C14B13" w:rsidRDefault="00C14B13" w:rsidP="00A71C77"/>
    <w:p w:rsidR="00A71C77" w:rsidRDefault="00A71C77" w:rsidP="00A71C77"/>
    <w:tbl>
      <w:tblPr>
        <w:tblW w:w="10200" w:type="dxa"/>
        <w:tblInd w:w="-467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5242"/>
        <w:gridCol w:w="17"/>
        <w:gridCol w:w="2816"/>
        <w:gridCol w:w="2125"/>
      </w:tblGrid>
      <w:tr w:rsidR="00A71C77" w:rsidTr="008B062D">
        <w:trPr>
          <w:cantSplit/>
        </w:trPr>
        <w:tc>
          <w:tcPr>
            <w:tcW w:w="5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10" w:color="auto" w:fill="FFFFFF"/>
          </w:tcPr>
          <w:p w:rsidR="00A71C77" w:rsidRDefault="00A71C7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Schriftelijke Vragen</w:t>
            </w:r>
          </w:p>
          <w:p w:rsidR="00A71C77" w:rsidRDefault="00A71C7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10" w:color="auto" w:fill="FFFFFF"/>
            <w:hideMark/>
          </w:tcPr>
          <w:p w:rsidR="00A71C77" w:rsidRDefault="00A71C7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Voorstel afdoening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:rsidR="00A71C77" w:rsidRDefault="00A71C77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A71C77" w:rsidTr="008B062D">
        <w:trPr>
          <w:cantSplit/>
          <w:trHeight w:val="409"/>
        </w:trPr>
        <w:tc>
          <w:tcPr>
            <w:tcW w:w="52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  <w:hideMark/>
          </w:tcPr>
          <w:p w:rsidR="00613AAC" w:rsidRPr="00613AAC" w:rsidRDefault="009B1A74" w:rsidP="00613AAC">
            <w:pPr>
              <w:pStyle w:val="Default"/>
              <w:rPr>
                <w:sz w:val="22"/>
                <w:szCs w:val="22"/>
              </w:rPr>
            </w:pPr>
            <w:r w:rsidRPr="009B1A74">
              <w:rPr>
                <w:sz w:val="22"/>
                <w:szCs w:val="22"/>
              </w:rPr>
              <w:t>B</w:t>
            </w:r>
            <w:r w:rsidR="00B74D7A">
              <w:rPr>
                <w:sz w:val="22"/>
                <w:szCs w:val="22"/>
              </w:rPr>
              <w:t xml:space="preserve">eantwoording schriftelijke vragen </w:t>
            </w:r>
            <w:r w:rsidRPr="009B1A74">
              <w:rPr>
                <w:sz w:val="22"/>
                <w:szCs w:val="22"/>
              </w:rPr>
              <w:t xml:space="preserve">van het raadslid </w:t>
            </w:r>
          </w:p>
          <w:p w:rsidR="00613AAC" w:rsidRPr="00613AAC" w:rsidRDefault="00613AAC" w:rsidP="00613AAC">
            <w:pPr>
              <w:pStyle w:val="Default"/>
              <w:rPr>
                <w:sz w:val="22"/>
                <w:szCs w:val="22"/>
              </w:rPr>
            </w:pPr>
            <w:r w:rsidRPr="00613AAC">
              <w:rPr>
                <w:sz w:val="22"/>
                <w:szCs w:val="22"/>
              </w:rPr>
              <w:t>mevrouw I.M. Vianen</w:t>
            </w:r>
            <w:r>
              <w:rPr>
                <w:sz w:val="22"/>
                <w:szCs w:val="22"/>
              </w:rPr>
              <w:t xml:space="preserve">, </w:t>
            </w:r>
            <w:proofErr w:type="spellStart"/>
            <w:r w:rsidRPr="00613AAC">
              <w:rPr>
                <w:sz w:val="22"/>
                <w:szCs w:val="22"/>
              </w:rPr>
              <w:t>sv</w:t>
            </w:r>
            <w:proofErr w:type="spellEnd"/>
            <w:r w:rsidRPr="00613AAC">
              <w:rPr>
                <w:sz w:val="22"/>
                <w:szCs w:val="22"/>
              </w:rPr>
              <w:t xml:space="preserve"> 2013.397</w:t>
            </w:r>
            <w:r>
              <w:rPr>
                <w:sz w:val="22"/>
                <w:szCs w:val="22"/>
              </w:rPr>
              <w:t>, d.d. 8 oktober 2013</w:t>
            </w:r>
          </w:p>
          <w:p w:rsidR="00A71C77" w:rsidRDefault="00613AAC" w:rsidP="00613AA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inzake Sacramentskerk Vogelwijk (RIS263421)</w:t>
            </w: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  <w:hideMark/>
          </w:tcPr>
          <w:p w:rsidR="00A71C77" w:rsidRDefault="00C841BE" w:rsidP="0086510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841BE">
              <w:rPr>
                <w:rFonts w:ascii="Times New Roman" w:hAnsi="Times New Roman" w:cs="Times New Roman"/>
                <w:sz w:val="22"/>
                <w:szCs w:val="22"/>
              </w:rPr>
              <w:t>Aan</w:t>
            </w:r>
            <w:r w:rsidR="0086510A">
              <w:rPr>
                <w:rFonts w:ascii="Times New Roman" w:hAnsi="Times New Roman" w:cs="Times New Roman"/>
                <w:sz w:val="22"/>
                <w:szCs w:val="22"/>
              </w:rPr>
              <w:t>genomen</w:t>
            </w:r>
            <w:r w:rsidRPr="00C841BE">
              <w:rPr>
                <w:rFonts w:ascii="Times New Roman" w:hAnsi="Times New Roman" w:cs="Times New Roman"/>
                <w:sz w:val="22"/>
                <w:szCs w:val="22"/>
              </w:rPr>
              <w:t xml:space="preserve"> voor kennisgeving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1C77" w:rsidRDefault="00A71C7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1C77" w:rsidTr="008B062D">
        <w:trPr>
          <w:cantSplit/>
          <w:trHeight w:val="409"/>
        </w:trPr>
        <w:tc>
          <w:tcPr>
            <w:tcW w:w="52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  <w:hideMark/>
          </w:tcPr>
          <w:p w:rsidR="008F6408" w:rsidRDefault="001662FF" w:rsidP="008F6408">
            <w:pPr>
              <w:widowControl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1662FF">
              <w:rPr>
                <w:rFonts w:ascii="Times New Roman" w:hAnsi="Times New Roman" w:cs="Times New Roman"/>
                <w:sz w:val="22"/>
                <w:szCs w:val="22"/>
              </w:rPr>
              <w:t>B</w:t>
            </w:r>
            <w:r w:rsidR="00B74D7A">
              <w:rPr>
                <w:rFonts w:ascii="Times New Roman" w:hAnsi="Times New Roman" w:cs="Times New Roman"/>
                <w:sz w:val="22"/>
                <w:szCs w:val="22"/>
              </w:rPr>
              <w:t xml:space="preserve">eantwoording schriftelijke vragen </w:t>
            </w:r>
            <w:r w:rsidRPr="001662FF">
              <w:rPr>
                <w:rFonts w:ascii="Times New Roman" w:hAnsi="Times New Roman" w:cs="Times New Roman"/>
                <w:sz w:val="22"/>
                <w:szCs w:val="22"/>
              </w:rPr>
              <w:t xml:space="preserve">van </w:t>
            </w:r>
            <w:r w:rsidR="008F6408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 xml:space="preserve">het raadslid de heer R. de Mos, </w:t>
            </w:r>
            <w:proofErr w:type="spellStart"/>
            <w:r w:rsidR="008F6408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sv</w:t>
            </w:r>
            <w:proofErr w:type="spellEnd"/>
            <w:r w:rsidR="008F6408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 xml:space="preserve"> 2013.429, d.d. 15 oktober 2013</w:t>
            </w:r>
          </w:p>
          <w:p w:rsidR="00A71C77" w:rsidRDefault="008F6408" w:rsidP="008F6408">
            <w:pPr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inzake “Curator vult eigen zakken, maar maakt Pier kapot” (RIS265037)</w:t>
            </w: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  <w:hideMark/>
          </w:tcPr>
          <w:p w:rsidR="00A71C77" w:rsidRDefault="00C841BE" w:rsidP="0086510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841BE">
              <w:rPr>
                <w:rFonts w:ascii="Times New Roman" w:hAnsi="Times New Roman" w:cs="Times New Roman"/>
                <w:sz w:val="22"/>
                <w:szCs w:val="22"/>
              </w:rPr>
              <w:t>Aan</w:t>
            </w:r>
            <w:r w:rsidR="0086510A">
              <w:rPr>
                <w:rFonts w:ascii="Times New Roman" w:hAnsi="Times New Roman" w:cs="Times New Roman"/>
                <w:sz w:val="22"/>
                <w:szCs w:val="22"/>
              </w:rPr>
              <w:t>genomen</w:t>
            </w:r>
            <w:r w:rsidRPr="00C841BE">
              <w:rPr>
                <w:rFonts w:ascii="Times New Roman" w:hAnsi="Times New Roman" w:cs="Times New Roman"/>
                <w:sz w:val="22"/>
                <w:szCs w:val="22"/>
              </w:rPr>
              <w:t xml:space="preserve"> voor kennisgeving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1C77" w:rsidRDefault="00A71C7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1C77" w:rsidTr="008B062D">
        <w:trPr>
          <w:cantSplit/>
          <w:trHeight w:val="409"/>
        </w:trPr>
        <w:tc>
          <w:tcPr>
            <w:tcW w:w="52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  <w:hideMark/>
          </w:tcPr>
          <w:p w:rsidR="00A71C77" w:rsidRDefault="006A3FAD" w:rsidP="00E60FC5">
            <w:pPr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  <w:lang w:eastAsia="en-US"/>
              </w:rPr>
              <w:t xml:space="preserve">Beantwoording schriftelijke vragen van de raadsleden </w:t>
            </w:r>
            <w:r w:rsidRPr="006A3FAD"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  <w:lang w:eastAsia="en-US"/>
              </w:rPr>
              <w:t xml:space="preserve"> de heer A.J.F. K</w:t>
            </w:r>
            <w:r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  <w:lang w:eastAsia="en-US"/>
              </w:rPr>
              <w:t xml:space="preserve">apteijns en mevrouw I.M. Vianen, </w:t>
            </w:r>
            <w:proofErr w:type="spellStart"/>
            <w:r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  <w:lang w:eastAsia="en-US"/>
              </w:rPr>
              <w:t>sv</w:t>
            </w:r>
            <w:proofErr w:type="spellEnd"/>
            <w:r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  <w:lang w:eastAsia="en-US"/>
              </w:rPr>
              <w:t xml:space="preserve"> 2013.413, d.d. 18 oktober 2013, inzake</w:t>
            </w:r>
            <w:r w:rsidRPr="006A3FAD"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  <w:lang w:eastAsia="en-US"/>
              </w:rPr>
              <w:t xml:space="preserve"> </w:t>
            </w:r>
            <w:r w:rsidR="000E53E6"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  <w:lang w:eastAsia="en-US"/>
              </w:rPr>
              <w:t>k</w:t>
            </w:r>
            <w:r w:rsidRPr="006A3FAD"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  <w:lang w:eastAsia="en-US"/>
              </w:rPr>
              <w:t xml:space="preserve">ap 11 bomen binnenterrein Ketelstraat </w:t>
            </w:r>
            <w:r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  <w:lang w:eastAsia="en-US"/>
              </w:rPr>
              <w:t>(RIS</w:t>
            </w:r>
            <w:r w:rsidRPr="006A3FAD"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  <w:lang w:eastAsia="en-US"/>
              </w:rPr>
              <w:t>264448</w:t>
            </w:r>
            <w:r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  <w:lang w:eastAsia="en-US"/>
              </w:rPr>
              <w:t>)</w:t>
            </w:r>
            <w:r w:rsidRPr="006A3FAD"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  <w:hideMark/>
          </w:tcPr>
          <w:p w:rsidR="00A71C77" w:rsidRDefault="00C841BE" w:rsidP="0086510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841BE">
              <w:rPr>
                <w:rFonts w:ascii="Times New Roman" w:hAnsi="Times New Roman" w:cs="Times New Roman"/>
                <w:sz w:val="22"/>
                <w:szCs w:val="22"/>
              </w:rPr>
              <w:t>Aan</w:t>
            </w:r>
            <w:r w:rsidR="0086510A">
              <w:rPr>
                <w:rFonts w:ascii="Times New Roman" w:hAnsi="Times New Roman" w:cs="Times New Roman"/>
                <w:sz w:val="22"/>
                <w:szCs w:val="22"/>
              </w:rPr>
              <w:t>genomen</w:t>
            </w:r>
            <w:r w:rsidRPr="00C841BE">
              <w:rPr>
                <w:rFonts w:ascii="Times New Roman" w:hAnsi="Times New Roman" w:cs="Times New Roman"/>
                <w:sz w:val="22"/>
                <w:szCs w:val="22"/>
              </w:rPr>
              <w:t xml:space="preserve"> voor kennisgeving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1C77" w:rsidRDefault="00A71C7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11F12" w:rsidTr="008B062D">
        <w:trPr>
          <w:cantSplit/>
          <w:trHeight w:val="409"/>
        </w:trPr>
        <w:tc>
          <w:tcPr>
            <w:tcW w:w="52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E11F12" w:rsidRPr="006A3FAD" w:rsidRDefault="00866F04" w:rsidP="00866F04">
            <w:pPr>
              <w:widowControl/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  <w:lang w:eastAsia="en-US"/>
              </w:rPr>
              <w:lastRenderedPageBreak/>
              <w:t xml:space="preserve">Beantwoording schriftelijke vragen van het raadslid de heer R. de Mos d.d. 22 oktober 2013 over erfpacht (RIS265205; </w:t>
            </w:r>
            <w:proofErr w:type="spellStart"/>
            <w:r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  <w:lang w:eastAsia="en-US"/>
              </w:rPr>
              <w:t>sv</w:t>
            </w:r>
            <w:proofErr w:type="spellEnd"/>
            <w:r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  <w:lang w:eastAsia="en-US"/>
              </w:rPr>
              <w:t xml:space="preserve"> 2013.436)</w:t>
            </w: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E11F12" w:rsidRDefault="00C841BE" w:rsidP="0086510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841BE">
              <w:rPr>
                <w:rFonts w:ascii="Times New Roman" w:hAnsi="Times New Roman" w:cs="Times New Roman"/>
                <w:sz w:val="22"/>
                <w:szCs w:val="22"/>
              </w:rPr>
              <w:t>Aan</w:t>
            </w:r>
            <w:r w:rsidR="0086510A">
              <w:rPr>
                <w:rFonts w:ascii="Times New Roman" w:hAnsi="Times New Roman" w:cs="Times New Roman"/>
                <w:sz w:val="22"/>
                <w:szCs w:val="22"/>
              </w:rPr>
              <w:t>genomen</w:t>
            </w:r>
            <w:r w:rsidRPr="00C841BE">
              <w:rPr>
                <w:rFonts w:ascii="Times New Roman" w:hAnsi="Times New Roman" w:cs="Times New Roman"/>
                <w:sz w:val="22"/>
                <w:szCs w:val="22"/>
              </w:rPr>
              <w:t xml:space="preserve"> voor kennisgeving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1F12" w:rsidRDefault="00E11F1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66F04" w:rsidTr="008B062D">
        <w:trPr>
          <w:cantSplit/>
          <w:trHeight w:val="409"/>
        </w:trPr>
        <w:tc>
          <w:tcPr>
            <w:tcW w:w="52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866F04" w:rsidRPr="006A3FAD" w:rsidRDefault="00866F04" w:rsidP="0086510A">
            <w:pPr>
              <w:widowControl/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  <w:lang w:eastAsia="en-US"/>
              </w:rPr>
              <w:t xml:space="preserve">Beantwoording schriftelijke vragen van het raadslid de heer G.W. van Vulpen d.d. 22 oktober 2013 over tender </w:t>
            </w:r>
            <w:proofErr w:type="spellStart"/>
            <w:r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  <w:lang w:eastAsia="en-US"/>
              </w:rPr>
              <w:t>Ockenburgh</w:t>
            </w:r>
            <w:proofErr w:type="spellEnd"/>
            <w:r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  <w:lang w:eastAsia="en-US"/>
              </w:rPr>
              <w:t xml:space="preserve"> (RIS265248; </w:t>
            </w:r>
            <w:proofErr w:type="spellStart"/>
            <w:r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  <w:lang w:eastAsia="en-US"/>
              </w:rPr>
              <w:t>sv</w:t>
            </w:r>
            <w:proofErr w:type="spellEnd"/>
            <w:r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  <w:lang w:eastAsia="en-US"/>
              </w:rPr>
              <w:t xml:space="preserve"> 2013.438) </w:t>
            </w: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866F04" w:rsidRPr="00C841BE" w:rsidRDefault="00866F04" w:rsidP="0086510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Aan</w:t>
            </w:r>
            <w:r w:rsidR="0086510A">
              <w:rPr>
                <w:rFonts w:ascii="Times New Roman" w:hAnsi="Times New Roman" w:cs="Times New Roman"/>
                <w:sz w:val="22"/>
                <w:szCs w:val="22"/>
              </w:rPr>
              <w:t>gehouden op verzoek van GroenLinks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F04" w:rsidRDefault="00866F04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66F04" w:rsidTr="008B062D">
        <w:trPr>
          <w:cantSplit/>
          <w:trHeight w:val="409"/>
        </w:trPr>
        <w:tc>
          <w:tcPr>
            <w:tcW w:w="52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866F04" w:rsidRPr="006A3FAD" w:rsidRDefault="009B6EA1" w:rsidP="009B6EA1">
            <w:pPr>
              <w:widowControl/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  <w:lang w:eastAsia="en-US"/>
              </w:rPr>
              <w:t xml:space="preserve">Beantwoording schriftelijke vragen van het raadslid de heer C.J. </w:t>
            </w:r>
            <w:proofErr w:type="spellStart"/>
            <w:r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  <w:lang w:eastAsia="en-US"/>
              </w:rPr>
              <w:t>Pluimgraaff</w:t>
            </w:r>
            <w:proofErr w:type="spellEnd"/>
            <w:r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  <w:lang w:eastAsia="en-US"/>
              </w:rPr>
              <w:t xml:space="preserve"> over de Derde Haven (RIS265786; </w:t>
            </w:r>
            <w:proofErr w:type="spellStart"/>
            <w:r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  <w:lang w:eastAsia="en-US"/>
              </w:rPr>
              <w:t>sv</w:t>
            </w:r>
            <w:proofErr w:type="spellEnd"/>
            <w:r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  <w:lang w:eastAsia="en-US"/>
              </w:rPr>
              <w:t xml:space="preserve"> 2013.451) </w:t>
            </w: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866F04" w:rsidRPr="00C841BE" w:rsidRDefault="009B6EA1" w:rsidP="0086510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Aan</w:t>
            </w:r>
            <w:r w:rsidR="0086510A">
              <w:rPr>
                <w:rFonts w:ascii="Times New Roman" w:hAnsi="Times New Roman" w:cs="Times New Roman"/>
                <w:sz w:val="22"/>
                <w:szCs w:val="22"/>
              </w:rPr>
              <w:t>genomen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voor kennisgeving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F04" w:rsidRDefault="00866F04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B062D" w:rsidTr="008B062D">
        <w:trPr>
          <w:cantSplit/>
          <w:trHeight w:val="409"/>
        </w:trPr>
        <w:tc>
          <w:tcPr>
            <w:tcW w:w="52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8B062D" w:rsidRPr="0064285C" w:rsidRDefault="008B062D" w:rsidP="00E26840">
            <w:pPr>
              <w:widowControl/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  <w:lang w:eastAsia="en-US"/>
              </w:rPr>
              <w:t xml:space="preserve">Beantwoording schriftelijke vragen </w:t>
            </w:r>
            <w:r w:rsidRPr="0064285C"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  <w:lang w:eastAsia="en-US"/>
              </w:rPr>
              <w:t xml:space="preserve">van het raadslid mevrouw A. </w:t>
            </w:r>
            <w:proofErr w:type="spellStart"/>
            <w:r w:rsidRPr="0064285C"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  <w:lang w:eastAsia="en-US"/>
              </w:rPr>
              <w:t>Abbenhuis</w:t>
            </w:r>
            <w:proofErr w:type="spellEnd"/>
            <w:r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64285C"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  <w:lang w:eastAsia="en-US"/>
              </w:rPr>
              <w:t>sv</w:t>
            </w:r>
            <w:proofErr w:type="spellEnd"/>
            <w:r w:rsidRPr="0064285C"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  <w:lang w:eastAsia="en-US"/>
              </w:rPr>
              <w:t xml:space="preserve"> 2013.426</w:t>
            </w:r>
            <w:r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  <w:lang w:eastAsia="en-US"/>
              </w:rPr>
              <w:t>, d.d.</w:t>
            </w:r>
            <w:r w:rsidRPr="0064285C"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  <w:lang w:eastAsia="en-US"/>
              </w:rPr>
              <w:t xml:space="preserve"> 22 oktober 2013</w:t>
            </w:r>
            <w:r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  <w:lang w:eastAsia="en-US"/>
              </w:rPr>
              <w:t xml:space="preserve"> i</w:t>
            </w:r>
            <w:r w:rsidRPr="0064285C"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  <w:lang w:eastAsia="en-US"/>
              </w:rPr>
              <w:t>nzake Overlast in open portieken op Scheveningen</w:t>
            </w:r>
          </w:p>
          <w:p w:rsidR="008B062D" w:rsidRPr="006A3FAD" w:rsidRDefault="008B062D" w:rsidP="00E26840">
            <w:pPr>
              <w:widowControl/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  <w:lang w:eastAsia="en-US"/>
              </w:rPr>
              <w:t>(</w:t>
            </w:r>
            <w:r w:rsidRPr="0064285C"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  <w:lang w:eastAsia="en-US"/>
              </w:rPr>
              <w:t>RIS264845</w:t>
            </w:r>
            <w:r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8B062D" w:rsidRDefault="008B062D" w:rsidP="0086510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841BE">
              <w:rPr>
                <w:rFonts w:ascii="Times New Roman" w:hAnsi="Times New Roman" w:cs="Times New Roman"/>
                <w:sz w:val="22"/>
                <w:szCs w:val="22"/>
              </w:rPr>
              <w:t>Aan</w:t>
            </w:r>
            <w:r w:rsidR="0086510A">
              <w:rPr>
                <w:rFonts w:ascii="Times New Roman" w:hAnsi="Times New Roman" w:cs="Times New Roman"/>
                <w:sz w:val="22"/>
                <w:szCs w:val="22"/>
              </w:rPr>
              <w:t>genomen</w:t>
            </w:r>
            <w:r w:rsidRPr="00C841BE">
              <w:rPr>
                <w:rFonts w:ascii="Times New Roman" w:hAnsi="Times New Roman" w:cs="Times New Roman"/>
                <w:sz w:val="22"/>
                <w:szCs w:val="22"/>
              </w:rPr>
              <w:t xml:space="preserve"> voor kennisgeving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62D" w:rsidRDefault="008B062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A71C77" w:rsidRDefault="00A71C77" w:rsidP="00A71C77">
      <w:pPr>
        <w:rPr>
          <w:rFonts w:ascii="Times New Roman" w:hAnsi="Times New Roman" w:cs="Times New Roman"/>
          <w:sz w:val="22"/>
          <w:szCs w:val="22"/>
        </w:rPr>
      </w:pPr>
    </w:p>
    <w:p w:rsidR="00A71C77" w:rsidRDefault="00A71C77" w:rsidP="00A71C77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10200" w:type="dxa"/>
        <w:tblInd w:w="-467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5242"/>
        <w:gridCol w:w="2833"/>
        <w:gridCol w:w="2125"/>
      </w:tblGrid>
      <w:tr w:rsidR="00A71C77" w:rsidTr="00825394">
        <w:trPr>
          <w:cantSplit/>
          <w:trHeight w:val="533"/>
        </w:trPr>
        <w:tc>
          <w:tcPr>
            <w:tcW w:w="524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pct10" w:color="auto" w:fill="FFFFFF"/>
          </w:tcPr>
          <w:p w:rsidR="00A71C77" w:rsidRDefault="00A71C7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Overig</w:t>
            </w:r>
          </w:p>
          <w:p w:rsidR="00A71C77" w:rsidRDefault="00A71C7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pct10" w:color="auto" w:fill="FFFFFF"/>
            <w:hideMark/>
          </w:tcPr>
          <w:p w:rsidR="00A71C77" w:rsidRDefault="00A71C7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Voorstel afdoening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pct10" w:color="auto" w:fill="FFFFFF"/>
          </w:tcPr>
          <w:p w:rsidR="00A71C77" w:rsidRDefault="00A71C77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A71C77" w:rsidTr="007F366D">
        <w:trPr>
          <w:cantSplit/>
          <w:trHeight w:val="434"/>
        </w:trPr>
        <w:tc>
          <w:tcPr>
            <w:tcW w:w="5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A71C77" w:rsidRDefault="003D3B78" w:rsidP="0050104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E-mail d.d. 16 oktober 2013 </w:t>
            </w:r>
            <w:r w:rsidR="007579D1">
              <w:rPr>
                <w:rFonts w:ascii="Times New Roman" w:hAnsi="Times New Roman" w:cs="Times New Roman"/>
                <w:sz w:val="22"/>
                <w:szCs w:val="22"/>
              </w:rPr>
              <w:t xml:space="preserve">van Spuiforum Krankjorum met een kostenmatrix renovatievariant Spuiforum </w:t>
            </w:r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  <w:hideMark/>
          </w:tcPr>
          <w:p w:rsidR="00A71C77" w:rsidRDefault="007579D1" w:rsidP="0050104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Is betrokken bij de commissievergaderingen van 15 en 16 oktober 2013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1C77" w:rsidRDefault="00A71C7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1C77" w:rsidTr="00825394">
        <w:trPr>
          <w:cantSplit/>
          <w:trHeight w:val="434"/>
        </w:trPr>
        <w:tc>
          <w:tcPr>
            <w:tcW w:w="5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  <w:hideMark/>
          </w:tcPr>
          <w:p w:rsidR="00A71C77" w:rsidRDefault="009C6CF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E-mail d.d. 16 oktober 2013 van wethouder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Norder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(SVI) met de afdoening van een toezegging inzake bes</w:t>
            </w:r>
            <w:r w:rsidR="00E60FC5">
              <w:rPr>
                <w:rFonts w:ascii="Times New Roman" w:hAnsi="Times New Roman" w:cs="Times New Roman"/>
                <w:sz w:val="22"/>
                <w:szCs w:val="22"/>
              </w:rPr>
              <w:t xml:space="preserve">temmingsplan </w:t>
            </w:r>
            <w:proofErr w:type="spellStart"/>
            <w:r w:rsidR="00E60FC5">
              <w:rPr>
                <w:rFonts w:ascii="Times New Roman" w:hAnsi="Times New Roman" w:cs="Times New Roman"/>
                <w:sz w:val="22"/>
                <w:szCs w:val="22"/>
              </w:rPr>
              <w:t>Scheveningen-Bad</w:t>
            </w:r>
            <w:proofErr w:type="spellEnd"/>
            <w:r w:rsidR="00E60FC5">
              <w:rPr>
                <w:rFonts w:ascii="Times New Roman" w:hAnsi="Times New Roman" w:cs="Times New Roman"/>
                <w:sz w:val="22"/>
                <w:szCs w:val="22"/>
              </w:rPr>
              <w:t xml:space="preserve"> /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Oscars </w:t>
            </w:r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  <w:hideMark/>
          </w:tcPr>
          <w:p w:rsidR="00A71C77" w:rsidRDefault="009C6CF0" w:rsidP="0086510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Aan</w:t>
            </w:r>
            <w:r w:rsidR="0086510A">
              <w:rPr>
                <w:rFonts w:ascii="Times New Roman" w:hAnsi="Times New Roman" w:cs="Times New Roman"/>
                <w:sz w:val="22"/>
                <w:szCs w:val="22"/>
              </w:rPr>
              <w:t>genomen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voor kennisgeving. Deze e-mail is als bijlage opgenomen bij de besluitenlijst en het verslag. 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1C77" w:rsidRDefault="00A71C7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C4C13" w:rsidTr="00825394">
        <w:trPr>
          <w:cantSplit/>
          <w:trHeight w:val="434"/>
        </w:trPr>
        <w:tc>
          <w:tcPr>
            <w:tcW w:w="5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CC4C13" w:rsidRDefault="00CC4C1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E-mail d.d. 17 oktober 2013 van wethouder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Norder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(SVI) met de afdoening van een toezegging i</w:t>
            </w:r>
            <w:r w:rsidR="00E60FC5">
              <w:rPr>
                <w:rFonts w:ascii="Times New Roman" w:hAnsi="Times New Roman" w:cs="Times New Roman"/>
                <w:sz w:val="22"/>
                <w:szCs w:val="22"/>
              </w:rPr>
              <w:t xml:space="preserve">nzake bestemmingsplan </w:t>
            </w:r>
            <w:proofErr w:type="spellStart"/>
            <w:r w:rsidR="00E60FC5">
              <w:rPr>
                <w:rFonts w:ascii="Times New Roman" w:hAnsi="Times New Roman" w:cs="Times New Roman"/>
                <w:sz w:val="22"/>
                <w:szCs w:val="22"/>
              </w:rPr>
              <w:t>Ypenburg</w:t>
            </w:r>
            <w:proofErr w:type="spellEnd"/>
            <w:r w:rsidR="00E60FC5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Hornbach </w:t>
            </w:r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CC4C13" w:rsidRDefault="00CC4C13" w:rsidP="0086510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C4C13">
              <w:rPr>
                <w:rFonts w:ascii="Times New Roman" w:hAnsi="Times New Roman" w:cs="Times New Roman"/>
                <w:sz w:val="22"/>
                <w:szCs w:val="22"/>
              </w:rPr>
              <w:t>Aan</w:t>
            </w:r>
            <w:r w:rsidR="0086510A">
              <w:rPr>
                <w:rFonts w:ascii="Times New Roman" w:hAnsi="Times New Roman" w:cs="Times New Roman"/>
                <w:sz w:val="22"/>
                <w:szCs w:val="22"/>
              </w:rPr>
              <w:t>genomen</w:t>
            </w:r>
            <w:r w:rsidRPr="00CC4C13">
              <w:rPr>
                <w:rFonts w:ascii="Times New Roman" w:hAnsi="Times New Roman" w:cs="Times New Roman"/>
                <w:sz w:val="22"/>
                <w:szCs w:val="22"/>
              </w:rPr>
              <w:t xml:space="preserve"> voor kennisgeving. Deze e-mail is als bijlage opgenomen bij de besluitenlijst en het verslag.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C13" w:rsidRDefault="00CC4C1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BA9" w:rsidTr="00825394">
        <w:trPr>
          <w:cantSplit/>
          <w:trHeight w:val="434"/>
        </w:trPr>
        <w:tc>
          <w:tcPr>
            <w:tcW w:w="5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334BA9" w:rsidRDefault="00334BA9" w:rsidP="00334BA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E-mail d.d. 18 oktober 2013 van de heer F.</w:t>
            </w:r>
            <w:r w:rsidRPr="00334BA9">
              <w:rPr>
                <w:rFonts w:ascii="Times New Roman" w:hAnsi="Times New Roman" w:cs="Times New Roman"/>
                <w:sz w:val="22"/>
                <w:szCs w:val="22"/>
              </w:rPr>
              <w:t xml:space="preserve"> van Steenis, voorzitter Projectgroep Herontwikkeling Kijkduin Bad mede namens alle kernleden van de Projectgroep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met een brief d.d. 14 oktober 2013 aan</w:t>
            </w:r>
            <w:r>
              <w:t xml:space="preserve"> </w:t>
            </w:r>
            <w:r w:rsidRPr="00334BA9">
              <w:rPr>
                <w:rFonts w:ascii="Times New Roman" w:hAnsi="Times New Roman" w:cs="Times New Roman"/>
                <w:sz w:val="22"/>
                <w:szCs w:val="22"/>
              </w:rPr>
              <w:t xml:space="preserve">het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c</w:t>
            </w:r>
            <w:r w:rsidRPr="00334BA9">
              <w:rPr>
                <w:rFonts w:ascii="Times New Roman" w:hAnsi="Times New Roman" w:cs="Times New Roman"/>
                <w:sz w:val="22"/>
                <w:szCs w:val="22"/>
              </w:rPr>
              <w:t xml:space="preserve">ollege van B&amp;W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inzake</w:t>
            </w:r>
            <w:r w:rsidRPr="00334BA9">
              <w:rPr>
                <w:rFonts w:ascii="Times New Roman" w:hAnsi="Times New Roman" w:cs="Times New Roman"/>
                <w:sz w:val="22"/>
                <w:szCs w:val="22"/>
              </w:rPr>
              <w:t xml:space="preserve"> Kwaliteitsimpuls en Verkeersafwikkeling Kijkduin Bad</w:t>
            </w:r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334BA9" w:rsidRPr="00CC4C13" w:rsidRDefault="0086510A" w:rsidP="0086510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Aangenomen voor kennisgeving. De griffie bekijkt of een antwoord gewenst is.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4BA9" w:rsidRDefault="00334BA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97DDE" w:rsidTr="00825394">
        <w:trPr>
          <w:cantSplit/>
          <w:trHeight w:val="434"/>
        </w:trPr>
        <w:tc>
          <w:tcPr>
            <w:tcW w:w="5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497DDE" w:rsidRDefault="00497DDE" w:rsidP="006A729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Brief d.d. 18 oktober 2013 van het college aan Vrienden van de Ketelstraat 23 (DSO/2013.1434)</w:t>
            </w:r>
            <w:r w:rsidR="008B062D">
              <w:rPr>
                <w:rFonts w:ascii="Times New Roman" w:hAnsi="Times New Roman" w:cs="Times New Roman"/>
                <w:sz w:val="22"/>
                <w:szCs w:val="22"/>
              </w:rPr>
              <w:t xml:space="preserve"> Afdoening </w:t>
            </w:r>
            <w:r w:rsidR="008B062D" w:rsidRPr="008B062D">
              <w:rPr>
                <w:rFonts w:ascii="Times New Roman" w:hAnsi="Times New Roman" w:cs="Times New Roman"/>
                <w:sz w:val="22"/>
                <w:szCs w:val="22"/>
              </w:rPr>
              <w:t>raadsadres</w:t>
            </w:r>
            <w:r w:rsidR="008B062D">
              <w:rPr>
                <w:rFonts w:ascii="Times New Roman" w:hAnsi="Times New Roman" w:cs="Times New Roman"/>
                <w:sz w:val="22"/>
                <w:szCs w:val="22"/>
              </w:rPr>
              <w:t xml:space="preserve"> 2013.613</w:t>
            </w:r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497DDE" w:rsidRDefault="00497DDE" w:rsidP="0086510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Aan</w:t>
            </w:r>
            <w:r w:rsidR="0086510A">
              <w:rPr>
                <w:rFonts w:ascii="Times New Roman" w:hAnsi="Times New Roman" w:cs="Times New Roman"/>
                <w:sz w:val="22"/>
                <w:szCs w:val="22"/>
              </w:rPr>
              <w:t>genomen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voor kennisgeving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DDE" w:rsidRDefault="00497DDE" w:rsidP="00497DD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Commissie en Vrienden zullen t.z.t. op de hoogte worden gesteld van de uitkomst van onderzoeken</w:t>
            </w:r>
          </w:p>
        </w:tc>
      </w:tr>
      <w:tr w:rsidR="00497DDE" w:rsidTr="00825394">
        <w:trPr>
          <w:cantSplit/>
          <w:trHeight w:val="434"/>
        </w:trPr>
        <w:tc>
          <w:tcPr>
            <w:tcW w:w="5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497DDE" w:rsidRDefault="004F1F81" w:rsidP="00334BA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E-mail d.d. 25 oktober 2013 met het oktoberexemplaar van </w:t>
            </w:r>
            <w:r w:rsidRPr="004F1F81">
              <w:rPr>
                <w:rFonts w:ascii="Times New Roman" w:hAnsi="Times New Roman" w:cs="Times New Roman"/>
                <w:sz w:val="22"/>
                <w:szCs w:val="22"/>
              </w:rPr>
              <w:t>KRANKJORUM!NIEUWS!</w:t>
            </w:r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497DDE" w:rsidRDefault="004F1F81" w:rsidP="0086510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Aan</w:t>
            </w:r>
            <w:r w:rsidR="0086510A">
              <w:rPr>
                <w:rFonts w:ascii="Times New Roman" w:hAnsi="Times New Roman" w:cs="Times New Roman"/>
                <w:sz w:val="22"/>
                <w:szCs w:val="22"/>
              </w:rPr>
              <w:t>genomen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voor kennisgeving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DDE" w:rsidRDefault="00497DD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9622DB" w:rsidRDefault="0086510A"/>
    <w:sectPr w:rsidR="009622DB" w:rsidSect="007C637F">
      <w:pgSz w:w="11906" w:h="16838" w:code="9"/>
      <w:pgMar w:top="1418" w:right="1418" w:bottom="1418" w:left="1418" w:header="709" w:footer="709" w:gutter="0"/>
      <w:paperSrc w:firs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Standaard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C77"/>
    <w:rsid w:val="00033BD6"/>
    <w:rsid w:val="000E53E6"/>
    <w:rsid w:val="00131670"/>
    <w:rsid w:val="00141BE1"/>
    <w:rsid w:val="001662FF"/>
    <w:rsid w:val="001A3A23"/>
    <w:rsid w:val="00334BA9"/>
    <w:rsid w:val="003D3B78"/>
    <w:rsid w:val="003E60F7"/>
    <w:rsid w:val="00497DDE"/>
    <w:rsid w:val="004B5D65"/>
    <w:rsid w:val="004F1F81"/>
    <w:rsid w:val="00501041"/>
    <w:rsid w:val="00501406"/>
    <w:rsid w:val="0056245E"/>
    <w:rsid w:val="00566C78"/>
    <w:rsid w:val="00613AAC"/>
    <w:rsid w:val="00625C08"/>
    <w:rsid w:val="00660A76"/>
    <w:rsid w:val="006A3FAD"/>
    <w:rsid w:val="006A729D"/>
    <w:rsid w:val="006F6290"/>
    <w:rsid w:val="00701B23"/>
    <w:rsid w:val="007463B5"/>
    <w:rsid w:val="007579D1"/>
    <w:rsid w:val="007640E9"/>
    <w:rsid w:val="007C637F"/>
    <w:rsid w:val="007F0104"/>
    <w:rsid w:val="007F366D"/>
    <w:rsid w:val="00825394"/>
    <w:rsid w:val="0086510A"/>
    <w:rsid w:val="008665C2"/>
    <w:rsid w:val="00866F04"/>
    <w:rsid w:val="008B062D"/>
    <w:rsid w:val="008F6408"/>
    <w:rsid w:val="00985F34"/>
    <w:rsid w:val="009B1A74"/>
    <w:rsid w:val="009B6EA1"/>
    <w:rsid w:val="009C6CF0"/>
    <w:rsid w:val="009D5BB0"/>
    <w:rsid w:val="009E4AEC"/>
    <w:rsid w:val="00A00A29"/>
    <w:rsid w:val="00A71C77"/>
    <w:rsid w:val="00AC6697"/>
    <w:rsid w:val="00B74D7A"/>
    <w:rsid w:val="00BF0A10"/>
    <w:rsid w:val="00C14B13"/>
    <w:rsid w:val="00C34211"/>
    <w:rsid w:val="00C841BE"/>
    <w:rsid w:val="00C95B0B"/>
    <w:rsid w:val="00C975CB"/>
    <w:rsid w:val="00C97FCA"/>
    <w:rsid w:val="00CC4C13"/>
    <w:rsid w:val="00CD3F18"/>
    <w:rsid w:val="00E11F12"/>
    <w:rsid w:val="00E60FC5"/>
    <w:rsid w:val="00E83838"/>
    <w:rsid w:val="00E9393F"/>
    <w:rsid w:val="00F42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A71C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Standaard" w:eastAsia="Times New Roman" w:hAnsi="Times New Roman Standaard" w:cs="Times New Roman Standaard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semiHidden/>
    <w:unhideWhenUsed/>
    <w:rsid w:val="00A71C77"/>
    <w:rPr>
      <w:color w:val="0000FF"/>
      <w:u w:val="single"/>
    </w:rPr>
  </w:style>
  <w:style w:type="paragraph" w:customStyle="1" w:styleId="Default">
    <w:name w:val="Default"/>
    <w:rsid w:val="00A71C7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nl-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A71C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Standaard" w:eastAsia="Times New Roman" w:hAnsi="Times New Roman Standaard" w:cs="Times New Roman Standaard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semiHidden/>
    <w:unhideWhenUsed/>
    <w:rsid w:val="00A71C77"/>
    <w:rPr>
      <w:color w:val="0000FF"/>
      <w:u w:val="single"/>
    </w:rPr>
  </w:style>
  <w:style w:type="paragraph" w:customStyle="1" w:styleId="Default">
    <w:name w:val="Default"/>
    <w:rsid w:val="00A71C7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51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denhaag.nl/home/bewoners/stadsdelen-en-wijken/scheveningen/to/Scheveningen-Haven-Raadsvoorstel-en-bijlagen.ht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8038B4-822C-49A2-A6F9-212A3D16E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182D3854.dotm</Template>
  <TotalTime>1</TotalTime>
  <Pages>2</Pages>
  <Words>689</Words>
  <Characters>3621</Characters>
  <Application>Microsoft Office Word</Application>
  <DocSecurity>0</DocSecurity>
  <Lines>905</Lines>
  <Paragraphs>391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Den haag</Company>
  <LinksUpToDate>false</LinksUpToDate>
  <CharactersWithSpaces>3919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Hafsa el Bouddounti</dc:creator>
  <cp:lastModifiedBy>N. Breunis</cp:lastModifiedBy>
  <cp:revision>2</cp:revision>
  <cp:lastPrinted>2013-10-25T13:47:00Z</cp:lastPrinted>
  <dcterms:created xsi:type="dcterms:W3CDTF">2013-10-30T13:19:00Z</dcterms:created>
  <dcterms:modified xsi:type="dcterms:W3CDTF">2013-10-30T13:19:00Z</dcterms:modified>
</cp:coreProperties>
</file>